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8E5A0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RAMSEY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:rsidR="008E5A05" w:rsidRDefault="008E5A0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A05" w:rsidRDefault="008E5A0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A05" w:rsidRDefault="008E5A0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granted the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Kettleburgh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the advowsons of the churches</w:t>
      </w:r>
    </w:p>
    <w:p w:rsidR="008E5A05" w:rsidRDefault="008E5A0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Kettleburgh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Easton to Sir Thomas Charles(q.v.) and his</w:t>
      </w:r>
    </w:p>
    <w:p w:rsidR="008E5A05" w:rsidRDefault="008E5A0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wife, Alice(q.v.).</w:t>
      </w:r>
    </w:p>
    <w:p w:rsidR="008E5A05" w:rsidRDefault="008E5A0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21-204)</w:t>
      </w:r>
    </w:p>
    <w:p w:rsidR="008E5A05" w:rsidRDefault="008E5A0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A05" w:rsidRDefault="008E5A0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A05" w:rsidRDefault="008E5A0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January 2016</w:t>
      </w:r>
      <w:bookmarkStart w:id="0" w:name="_GoBack"/>
      <w:bookmarkEnd w:id="0"/>
    </w:p>
    <w:sectPr w:rsidR="008E5A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A05" w:rsidRDefault="008E5A05" w:rsidP="00564E3C">
      <w:pPr>
        <w:spacing w:after="0" w:line="240" w:lineRule="auto"/>
      </w:pPr>
      <w:r>
        <w:separator/>
      </w:r>
    </w:p>
  </w:endnote>
  <w:endnote w:type="continuationSeparator" w:id="0">
    <w:p w:rsidR="008E5A05" w:rsidRDefault="008E5A0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E5A05">
      <w:rPr>
        <w:rFonts w:ascii="Times New Roman" w:hAnsi="Times New Roman" w:cs="Times New Roman"/>
        <w:noProof/>
        <w:sz w:val="24"/>
        <w:szCs w:val="24"/>
      </w:rPr>
      <w:t>22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A05" w:rsidRDefault="008E5A05" w:rsidP="00564E3C">
      <w:pPr>
        <w:spacing w:after="0" w:line="240" w:lineRule="auto"/>
      </w:pPr>
      <w:r>
        <w:separator/>
      </w:r>
    </w:p>
  </w:footnote>
  <w:footnote w:type="continuationSeparator" w:id="0">
    <w:p w:rsidR="008E5A05" w:rsidRDefault="008E5A0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A05"/>
    <w:rsid w:val="00372DC6"/>
    <w:rsid w:val="00564E3C"/>
    <w:rsid w:val="0064591D"/>
    <w:rsid w:val="008E5A0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D26AA"/>
  <w15:chartTrackingRefBased/>
  <w15:docId w15:val="{F41D32E4-911B-4F82-9C48-937A8B0EA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2016-01-22T21:37:00Z</dcterms:created>
  <dcterms:modified xsi:type="dcterms:W3CDTF">2016-01-22T21:48:00Z</dcterms:modified>
</cp:coreProperties>
</file>